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FC2C" w14:textId="1B67F4AC" w:rsidR="00695FB7" w:rsidRDefault="00695FB7" w:rsidP="000568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Charles WARBURTON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1405-1493)</w:t>
      </w:r>
    </w:p>
    <w:p w14:paraId="012B9248" w14:textId="77777777" w:rsidR="00695FB7" w:rsidRDefault="00695FB7" w:rsidP="0005680B">
      <w:pPr>
        <w:pStyle w:val="NoSpacing"/>
        <w:rPr>
          <w:rFonts w:cs="Times New Roman"/>
          <w:szCs w:val="24"/>
        </w:rPr>
      </w:pPr>
    </w:p>
    <w:p w14:paraId="71133C5A" w14:textId="77777777" w:rsidR="00695FB7" w:rsidRDefault="00695FB7" w:rsidP="0005680B">
      <w:pPr>
        <w:pStyle w:val="NoSpacing"/>
        <w:rPr>
          <w:rFonts w:cs="Times New Roman"/>
          <w:szCs w:val="24"/>
        </w:rPr>
      </w:pPr>
    </w:p>
    <w:p w14:paraId="211DF6FE" w14:textId="587B1B06" w:rsidR="00695FB7" w:rsidRDefault="00695FB7" w:rsidP="000568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Mar.1493</w:t>
      </w:r>
      <w:r>
        <w:rPr>
          <w:rFonts w:cs="Times New Roman"/>
          <w:szCs w:val="24"/>
        </w:rPr>
        <w:tab/>
        <w:t>He died in Somerset, and he was buried in Yatton.</w:t>
      </w:r>
    </w:p>
    <w:p w14:paraId="4F9DC3B4" w14:textId="1C8069B3" w:rsidR="00695FB7" w:rsidRDefault="00695FB7" w:rsidP="000568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5CBCD9C4" w14:textId="77777777" w:rsidR="00695FB7" w:rsidRDefault="00695FB7" w:rsidP="0005680B">
      <w:pPr>
        <w:pStyle w:val="NoSpacing"/>
        <w:rPr>
          <w:rFonts w:cs="Times New Roman"/>
          <w:szCs w:val="24"/>
        </w:rPr>
      </w:pPr>
    </w:p>
    <w:p w14:paraId="628FDF92" w14:textId="77777777" w:rsidR="00695FB7" w:rsidRDefault="00695FB7" w:rsidP="0005680B">
      <w:pPr>
        <w:pStyle w:val="NoSpacing"/>
        <w:rPr>
          <w:rFonts w:cs="Times New Roman"/>
          <w:szCs w:val="24"/>
        </w:rPr>
      </w:pPr>
    </w:p>
    <w:p w14:paraId="1B9C3FEB" w14:textId="1A59C7DF" w:rsidR="00695FB7" w:rsidRPr="00695FB7" w:rsidRDefault="00695FB7" w:rsidP="000568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691B3768" w14:textId="77777777" w:rsidR="0005680B" w:rsidRPr="0005680B" w:rsidRDefault="0005680B" w:rsidP="0005680B">
      <w:pPr>
        <w:pStyle w:val="NoSpacing"/>
        <w:rPr>
          <w:rFonts w:cs="Times New Roman"/>
          <w:szCs w:val="24"/>
        </w:rPr>
      </w:pPr>
    </w:p>
    <w:p w14:paraId="2DAA54AC" w14:textId="77777777" w:rsidR="0005680B" w:rsidRPr="0005680B" w:rsidRDefault="0005680B" w:rsidP="008B24F3">
      <w:pPr>
        <w:pStyle w:val="NoSpacing"/>
        <w:rPr>
          <w:rFonts w:cs="Times New Roman"/>
          <w:szCs w:val="24"/>
        </w:rPr>
      </w:pPr>
    </w:p>
    <w:p w14:paraId="4376AE4C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1F8A3CAD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46897DB9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2B176082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42B2F417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15B6AF60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5F14F5FD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39177852" w14:textId="77777777" w:rsidR="008B24F3" w:rsidRPr="008B24F3" w:rsidRDefault="008B24F3" w:rsidP="008B24F3">
      <w:pPr>
        <w:pStyle w:val="NoSpacing"/>
        <w:rPr>
          <w:rFonts w:cs="Times New Roman"/>
          <w:szCs w:val="24"/>
        </w:rPr>
      </w:pPr>
    </w:p>
    <w:p w14:paraId="53B4656D" w14:textId="77777777" w:rsidR="008B24F3" w:rsidRPr="008B24F3" w:rsidRDefault="008B24F3" w:rsidP="00637480">
      <w:pPr>
        <w:pStyle w:val="NoSpacing"/>
        <w:rPr>
          <w:rFonts w:cs="Times New Roman"/>
          <w:szCs w:val="24"/>
        </w:rPr>
      </w:pPr>
    </w:p>
    <w:p w14:paraId="387C9C3E" w14:textId="1C5AA40F" w:rsidR="00637480" w:rsidRPr="00637480" w:rsidRDefault="00637480" w:rsidP="009139A6">
      <w:pPr>
        <w:pStyle w:val="NoSpacing"/>
        <w:rPr>
          <w:rFonts w:cs="Times New Roman"/>
          <w:szCs w:val="24"/>
        </w:rPr>
      </w:pPr>
    </w:p>
    <w:sectPr w:rsidR="00637480" w:rsidRPr="006374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AF146" w14:textId="77777777" w:rsidR="00637480" w:rsidRDefault="00637480" w:rsidP="009139A6">
      <w:r>
        <w:separator/>
      </w:r>
    </w:p>
  </w:endnote>
  <w:endnote w:type="continuationSeparator" w:id="0">
    <w:p w14:paraId="01397A28" w14:textId="77777777" w:rsidR="00637480" w:rsidRDefault="006374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5B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91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D2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7526" w14:textId="77777777" w:rsidR="00637480" w:rsidRDefault="00637480" w:rsidP="009139A6">
      <w:r>
        <w:separator/>
      </w:r>
    </w:p>
  </w:footnote>
  <w:footnote w:type="continuationSeparator" w:id="0">
    <w:p w14:paraId="2CAD300A" w14:textId="77777777" w:rsidR="00637480" w:rsidRDefault="006374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DD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6B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59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480"/>
    <w:rsid w:val="0005680B"/>
    <w:rsid w:val="000666E0"/>
    <w:rsid w:val="0021436A"/>
    <w:rsid w:val="002510B7"/>
    <w:rsid w:val="005C130B"/>
    <w:rsid w:val="00637480"/>
    <w:rsid w:val="00695FB7"/>
    <w:rsid w:val="00826F5C"/>
    <w:rsid w:val="008B24F3"/>
    <w:rsid w:val="009139A6"/>
    <w:rsid w:val="009448BB"/>
    <w:rsid w:val="00947624"/>
    <w:rsid w:val="00A3176C"/>
    <w:rsid w:val="00AE65F8"/>
    <w:rsid w:val="00BA00AB"/>
    <w:rsid w:val="00CB4ED9"/>
    <w:rsid w:val="00E7160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C02C2"/>
  <w15:chartTrackingRefBased/>
  <w15:docId w15:val="{27C7EA58-96A8-4531-905A-EC82B20E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2024-02-08T20:42:00Z</dcterms:created>
  <dcterms:modified xsi:type="dcterms:W3CDTF">2024-02-08T21:45:00Z</dcterms:modified>
</cp:coreProperties>
</file>